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BA999" w14:textId="400A21B3" w:rsidR="00894B47" w:rsidRDefault="00A1243E" w:rsidP="00894B47">
      <w:pPr>
        <w:tabs>
          <w:tab w:val="left" w:pos="993"/>
          <w:tab w:val="left" w:pos="1134"/>
        </w:tabs>
        <w:rPr>
          <w:rFonts w:cs="Arial"/>
        </w:rPr>
      </w:pPr>
      <w:r w:rsidRPr="63B2FEDB">
        <w:rPr>
          <w:rFonts w:cs="Arial"/>
        </w:rPr>
        <w:t>Številka</w:t>
      </w:r>
      <w:r w:rsidRPr="00CA5DB0">
        <w:rPr>
          <w:rFonts w:cs="Arial"/>
        </w:rPr>
        <w:t xml:space="preserve">: </w:t>
      </w:r>
      <w:r w:rsidR="00CB64DE" w:rsidRPr="00CA5DB0">
        <w:rPr>
          <w:rFonts w:cs="Arial"/>
        </w:rPr>
        <w:t>2</w:t>
      </w:r>
      <w:r w:rsidR="00CA5DB0" w:rsidRPr="00CA5DB0">
        <w:rPr>
          <w:rFonts w:cs="Arial"/>
        </w:rPr>
        <w:t>91</w:t>
      </w:r>
      <w:r w:rsidR="00F10709" w:rsidRPr="63B2FEDB">
        <w:rPr>
          <w:rFonts w:cs="Arial"/>
        </w:rPr>
        <w:t>.2025</w:t>
      </w:r>
    </w:p>
    <w:p w14:paraId="45AC0B91" w14:textId="77777777" w:rsidR="00925D02" w:rsidRDefault="00925D02" w:rsidP="00894B47">
      <w:pPr>
        <w:tabs>
          <w:tab w:val="left" w:pos="993"/>
          <w:tab w:val="left" w:pos="1134"/>
        </w:tabs>
        <w:rPr>
          <w:rFonts w:cs="Arial"/>
          <w:i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9B833D5" w14:textId="5FEFC764" w:rsidR="001D2599" w:rsidRDefault="001D2599" w:rsidP="001D2599">
      <w:pPr>
        <w:jc w:val="both"/>
        <w:rPr>
          <w:rFonts w:cs="Arial"/>
        </w:rPr>
      </w:pPr>
      <w:r w:rsidRPr="63B2FEDB">
        <w:rPr>
          <w:rFonts w:cs="Arial"/>
        </w:rPr>
        <w:t>V __</w:t>
      </w:r>
      <w:r w:rsidR="3CEB3F6B" w:rsidRPr="63B2FEDB">
        <w:rPr>
          <w:rFonts w:cs="Arial"/>
        </w:rPr>
        <w:t>________________</w:t>
      </w:r>
      <w:r w:rsidRPr="63B2FEDB">
        <w:rPr>
          <w:rFonts w:cs="Arial"/>
        </w:rPr>
        <w:t xml:space="preserve">, dne </w:t>
      </w:r>
      <w:r w:rsidR="455C7307" w:rsidRPr="63B2FEDB">
        <w:rPr>
          <w:rFonts w:cs="Arial"/>
        </w:rPr>
        <w:t>__</w:t>
      </w:r>
      <w:r w:rsidR="3244B771" w:rsidRPr="63B2FEDB">
        <w:rPr>
          <w:rFonts w:cs="Arial"/>
        </w:rPr>
        <w:t>________</w:t>
      </w:r>
      <w:r w:rsidRPr="63B2FEDB">
        <w:rPr>
          <w:rFonts w:cs="Arial"/>
        </w:rPr>
        <w:t>___</w:t>
      </w:r>
      <w:r w:rsidR="28279A6D" w:rsidRPr="63B2FEDB">
        <w:rPr>
          <w:rFonts w:cs="Arial"/>
        </w:rPr>
        <w:t>____</w:t>
      </w:r>
      <w:r w:rsidRPr="63B2FEDB">
        <w:rPr>
          <w:rFonts w:cs="Arial"/>
        </w:rPr>
        <w:t>_</w:t>
      </w:r>
    </w:p>
    <w:p w14:paraId="314473D0" w14:textId="46314431" w:rsidR="001D2599" w:rsidRDefault="001D2599" w:rsidP="001D2599">
      <w:pPr>
        <w:jc w:val="both"/>
        <w:rPr>
          <w:rFonts w:cs="Arial"/>
        </w:rPr>
      </w:pPr>
    </w:p>
    <w:p w14:paraId="2A1BB241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3922A3B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96AB8E8" w14:textId="77777777" w:rsidR="001D2599" w:rsidRPr="007838D2" w:rsidRDefault="001D2599" w:rsidP="001D2599">
      <w:pPr>
        <w:rPr>
          <w:rFonts w:cs="Arial"/>
        </w:rPr>
      </w:pPr>
    </w:p>
    <w:p w14:paraId="0D5C9089" w14:textId="77777777" w:rsidR="001D2599" w:rsidRDefault="001D2599" w:rsidP="001D2599">
      <w:pPr>
        <w:jc w:val="both"/>
        <w:rPr>
          <w:rFonts w:cs="Arial"/>
        </w:rPr>
      </w:pPr>
    </w:p>
    <w:p w14:paraId="2E445AD9" w14:textId="570C4915" w:rsidR="001D2599" w:rsidRPr="003A44BA" w:rsidRDefault="001D2599" w:rsidP="001D2599">
      <w:pPr>
        <w:jc w:val="both"/>
        <w:rPr>
          <w:rFonts w:cs="Arial"/>
          <w:u w:val="single"/>
        </w:rPr>
      </w:pPr>
      <w:r w:rsidRPr="003A44BA">
        <w:rPr>
          <w:rFonts w:cs="Arial"/>
          <w:u w:val="single"/>
        </w:rPr>
        <w:t xml:space="preserve">Opomba: </w:t>
      </w:r>
    </w:p>
    <w:p w14:paraId="0F5E0403" w14:textId="77777777" w:rsidR="001D2599" w:rsidRPr="00857AE0" w:rsidRDefault="001D2599" w:rsidP="001D2599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24CC9E04" w14:textId="77777777" w:rsidR="001D2599" w:rsidRDefault="001D2599" w:rsidP="001D2599">
      <w:pPr>
        <w:rPr>
          <w:rFonts w:cs="Arial"/>
          <w:i/>
        </w:rPr>
      </w:pPr>
    </w:p>
    <w:p w14:paraId="58D6B866" w14:textId="77777777" w:rsidR="001D2599" w:rsidRDefault="001D2599" w:rsidP="001D2599">
      <w:pPr>
        <w:jc w:val="both"/>
        <w:rPr>
          <w:rFonts w:cs="Arial"/>
          <w:i/>
        </w:rPr>
      </w:pPr>
    </w:p>
    <w:p w14:paraId="406CFCB1" w14:textId="215A9213" w:rsidR="001D2599" w:rsidRPr="00482AE9" w:rsidRDefault="001D2599" w:rsidP="001D2599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 vsa</w:t>
      </w:r>
      <w:r w:rsidRPr="00482AE9">
        <w:rPr>
          <w:rFonts w:cs="Arial"/>
          <w:i/>
        </w:rPr>
        <w:t xml:space="preserve">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3B3F8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930D5" w14:textId="77777777" w:rsidR="005455F0" w:rsidRDefault="005455F0">
      <w:r>
        <w:separator/>
      </w:r>
    </w:p>
  </w:endnote>
  <w:endnote w:type="continuationSeparator" w:id="0">
    <w:p w14:paraId="71AAD775" w14:textId="77777777" w:rsidR="005455F0" w:rsidRDefault="00545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4ED01FA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605"/>
      <w:gridCol w:w="4605"/>
    </w:tblGrid>
    <w:tr w:rsidR="00005C71" w:rsidRPr="00A1445A" w14:paraId="73CEDDD8" w14:textId="77777777" w:rsidTr="00A81979">
      <w:tc>
        <w:tcPr>
          <w:tcW w:w="4605" w:type="dxa"/>
        </w:tcPr>
        <w:p w14:paraId="7D5D3ECB" w14:textId="2EA429F7" w:rsidR="00005C71" w:rsidRPr="00005C71" w:rsidRDefault="00005C71" w:rsidP="00005C71">
          <w:pPr>
            <w:ind w:firstLine="708"/>
          </w:pPr>
          <w:r>
            <w:rPr>
              <w:noProof/>
              <w14:ligatures w14:val="standardContextual"/>
            </w:rPr>
            <w:drawing>
              <wp:inline distT="0" distB="0" distL="0" distR="0" wp14:anchorId="6AEAB947" wp14:editId="49D2BCBF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14:paraId="7229FF0C" w14:textId="77777777" w:rsidR="00005C71" w:rsidRPr="00DC613E" w:rsidRDefault="00005C71" w:rsidP="00005C71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05E18641" wp14:editId="37E823F6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D3EF877" w14:textId="502A67EB" w:rsidR="00005C71" w:rsidRPr="00A1445A" w:rsidRDefault="00005C71" w:rsidP="00005C71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6C143" w14:textId="77777777" w:rsidR="005455F0" w:rsidRDefault="005455F0">
      <w:r>
        <w:separator/>
      </w:r>
    </w:p>
  </w:footnote>
  <w:footnote w:type="continuationSeparator" w:id="0">
    <w:p w14:paraId="36FBBB29" w14:textId="77777777" w:rsidR="005455F0" w:rsidRDefault="00545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EE95F6D" w14:paraId="0D28A82B" w14:textId="77777777" w:rsidTr="6EE95F6D">
      <w:trPr>
        <w:trHeight w:val="300"/>
      </w:trPr>
      <w:tc>
        <w:tcPr>
          <w:tcW w:w="3020" w:type="dxa"/>
        </w:tcPr>
        <w:p w14:paraId="46EF29DA" w14:textId="2E53394F" w:rsidR="6EE95F6D" w:rsidRDefault="6EE95F6D" w:rsidP="6EE95F6D">
          <w:pPr>
            <w:pStyle w:val="Glava"/>
            <w:ind w:left="-115"/>
          </w:pPr>
        </w:p>
      </w:tc>
      <w:tc>
        <w:tcPr>
          <w:tcW w:w="3020" w:type="dxa"/>
        </w:tcPr>
        <w:p w14:paraId="7C9FFC9A" w14:textId="14203F84" w:rsidR="6EE95F6D" w:rsidRDefault="6EE95F6D" w:rsidP="6EE95F6D">
          <w:pPr>
            <w:pStyle w:val="Glava"/>
            <w:jc w:val="center"/>
          </w:pPr>
        </w:p>
      </w:tc>
      <w:tc>
        <w:tcPr>
          <w:tcW w:w="3020" w:type="dxa"/>
        </w:tcPr>
        <w:p w14:paraId="07ABA253" w14:textId="371B8FBC" w:rsidR="6EE95F6D" w:rsidRDefault="6EE95F6D" w:rsidP="6EE95F6D">
          <w:pPr>
            <w:pStyle w:val="Glava"/>
            <w:ind w:right="-115"/>
            <w:jc w:val="right"/>
          </w:pPr>
        </w:p>
      </w:tc>
    </w:tr>
  </w:tbl>
  <w:p w14:paraId="719ADE1C" w14:textId="70BCC51A" w:rsidR="6EE95F6D" w:rsidRDefault="6EE95F6D" w:rsidP="6EE95F6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6C5284D9" w14:textId="737E1A9E" w:rsidR="00370866" w:rsidRPr="00C0552D" w:rsidRDefault="005D6FF4" w:rsidP="00A81979">
          <w:pPr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47D01124" wp14:editId="142E61BB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4BF6FBF" w14:textId="010F46B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1C6D913" w14:textId="35F4ED49" w:rsidR="00C0552D" w:rsidRPr="00BF26B9" w:rsidRDefault="002232A5" w:rsidP="001D2599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</w:t>
          </w:r>
          <w:r w:rsidR="001D2599">
            <w:rPr>
              <w:rFonts w:cs="Arial"/>
              <w:sz w:val="16"/>
              <w:szCs w:val="16"/>
            </w:rPr>
            <w:t>6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9359527">
    <w:abstractNumId w:val="3"/>
  </w:num>
  <w:num w:numId="2" w16cid:durableId="1103956412">
    <w:abstractNumId w:val="6"/>
  </w:num>
  <w:num w:numId="3" w16cid:durableId="1475875055">
    <w:abstractNumId w:val="7"/>
  </w:num>
  <w:num w:numId="4" w16cid:durableId="1302661652">
    <w:abstractNumId w:val="2"/>
  </w:num>
  <w:num w:numId="5" w16cid:durableId="1590238463">
    <w:abstractNumId w:val="1"/>
  </w:num>
  <w:num w:numId="6" w16cid:durableId="715082228">
    <w:abstractNumId w:val="0"/>
  </w:num>
  <w:num w:numId="7" w16cid:durableId="1857843930">
    <w:abstractNumId w:val="4"/>
  </w:num>
  <w:num w:numId="8" w16cid:durableId="834761245">
    <w:abstractNumId w:val="8"/>
  </w:num>
  <w:num w:numId="9" w16cid:durableId="20168368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05C71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C7347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5F1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599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65BC2"/>
    <w:rsid w:val="002711AE"/>
    <w:rsid w:val="00273761"/>
    <w:rsid w:val="00273F3C"/>
    <w:rsid w:val="00277706"/>
    <w:rsid w:val="002818AD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85035"/>
    <w:rsid w:val="003A44BA"/>
    <w:rsid w:val="003B36FC"/>
    <w:rsid w:val="003B3F86"/>
    <w:rsid w:val="003C0B6A"/>
    <w:rsid w:val="003C485B"/>
    <w:rsid w:val="003D1272"/>
    <w:rsid w:val="003E4CFC"/>
    <w:rsid w:val="003E5C55"/>
    <w:rsid w:val="003F0DE7"/>
    <w:rsid w:val="003F4DE6"/>
    <w:rsid w:val="003F4F20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51F"/>
    <w:rsid w:val="005316C0"/>
    <w:rsid w:val="00537622"/>
    <w:rsid w:val="005455F0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6FF4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76D6D"/>
    <w:rsid w:val="006947AC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A4153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5967"/>
    <w:rsid w:val="00965BB4"/>
    <w:rsid w:val="00982BAF"/>
    <w:rsid w:val="00986964"/>
    <w:rsid w:val="009906DF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3132"/>
    <w:rsid w:val="00A1445A"/>
    <w:rsid w:val="00A2096D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1979"/>
    <w:rsid w:val="00A83E62"/>
    <w:rsid w:val="00A87F3D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43D8"/>
    <w:rsid w:val="00B661E3"/>
    <w:rsid w:val="00B753E1"/>
    <w:rsid w:val="00B77734"/>
    <w:rsid w:val="00B8634D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5DB0"/>
    <w:rsid w:val="00CA66F6"/>
    <w:rsid w:val="00CA6711"/>
    <w:rsid w:val="00CB008E"/>
    <w:rsid w:val="00CB0388"/>
    <w:rsid w:val="00CB0D95"/>
    <w:rsid w:val="00CB5441"/>
    <w:rsid w:val="00CB64DE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D260D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0709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4445"/>
    <w:rsid w:val="00F745E9"/>
    <w:rsid w:val="00F758D0"/>
    <w:rsid w:val="00F925DF"/>
    <w:rsid w:val="00F92D1D"/>
    <w:rsid w:val="00F94B26"/>
    <w:rsid w:val="00FA340B"/>
    <w:rsid w:val="00FA493D"/>
    <w:rsid w:val="00FB174F"/>
    <w:rsid w:val="00FB4D34"/>
    <w:rsid w:val="00FB4D92"/>
    <w:rsid w:val="00FC4EB7"/>
    <w:rsid w:val="00FC6805"/>
    <w:rsid w:val="00FC6CF0"/>
    <w:rsid w:val="00FD6770"/>
    <w:rsid w:val="00FE34E9"/>
    <w:rsid w:val="00FE6A48"/>
    <w:rsid w:val="00FF1B9E"/>
    <w:rsid w:val="00FF1C9D"/>
    <w:rsid w:val="12AC60B9"/>
    <w:rsid w:val="28279A6D"/>
    <w:rsid w:val="3244B771"/>
    <w:rsid w:val="3CEB3F6B"/>
    <w:rsid w:val="455C7307"/>
    <w:rsid w:val="47654052"/>
    <w:rsid w:val="4F22F36C"/>
    <w:rsid w:val="573C67B2"/>
    <w:rsid w:val="63B2FEDB"/>
    <w:rsid w:val="6682C8BE"/>
    <w:rsid w:val="6711B6D7"/>
    <w:rsid w:val="6EE95F6D"/>
    <w:rsid w:val="72B7B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F10709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005C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DBF49B-4B34-403E-A4C0-6A846A568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D1E5F571-4F6B-4E6F-8ACF-A593BFA21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146</Words>
  <Characters>837</Characters>
  <Application>Microsoft Office Word</Application>
  <DocSecurity>0</DocSecurity>
  <Lines>6</Lines>
  <Paragraphs>1</Paragraphs>
  <ScaleCrop>false</ScaleCrop>
  <Company>ZRSBR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99</cp:revision>
  <cp:lastPrinted>2016-06-20T06:28:00Z</cp:lastPrinted>
  <dcterms:created xsi:type="dcterms:W3CDTF">2015-02-19T08:08:00Z</dcterms:created>
  <dcterms:modified xsi:type="dcterms:W3CDTF">2025-08-22T07:38:00Z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